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8A4C2" w14:textId="77777777" w:rsidR="0032338B" w:rsidRDefault="0032338B" w:rsidP="003233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MAGELYN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202566EB" w14:textId="77777777" w:rsidR="0032338B" w:rsidRDefault="0032338B" w:rsidP="003233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Wigtoft</w:t>
      </w:r>
      <w:proofErr w:type="spellEnd"/>
      <w:r>
        <w:rPr>
          <w:rFonts w:cs="Times New Roman"/>
          <w:szCs w:val="24"/>
        </w:rPr>
        <w:t>, Lincolnshire. Gentleman.</w:t>
      </w:r>
    </w:p>
    <w:p w14:paraId="55EA00F0" w14:textId="77777777" w:rsidR="0032338B" w:rsidRDefault="0032338B" w:rsidP="0032338B">
      <w:pPr>
        <w:pStyle w:val="NoSpacing"/>
        <w:rPr>
          <w:rFonts w:cs="Times New Roman"/>
          <w:szCs w:val="24"/>
        </w:rPr>
      </w:pPr>
    </w:p>
    <w:p w14:paraId="0D32E08A" w14:textId="77777777" w:rsidR="0032338B" w:rsidRDefault="0032338B" w:rsidP="0032338B">
      <w:pPr>
        <w:pStyle w:val="NoSpacing"/>
        <w:rPr>
          <w:rFonts w:cs="Times New Roman"/>
          <w:szCs w:val="24"/>
        </w:rPr>
      </w:pPr>
    </w:p>
    <w:p w14:paraId="73DCD071" w14:textId="77777777" w:rsidR="0032338B" w:rsidRDefault="0032338B" w:rsidP="003233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Oct.1458</w:t>
      </w:r>
      <w:r>
        <w:rPr>
          <w:rFonts w:cs="Times New Roman"/>
          <w:szCs w:val="24"/>
        </w:rPr>
        <w:tab/>
        <w:t>He was pardoned for not appearing to answer Thomas Clerk(q.v.) touching</w:t>
      </w:r>
    </w:p>
    <w:p w14:paraId="793575BC" w14:textId="77777777" w:rsidR="0032338B" w:rsidRDefault="0032338B" w:rsidP="003233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 debt of 50s.    (C.P.R. 1452-61 p.4)</w:t>
      </w:r>
    </w:p>
    <w:p w14:paraId="12F2A2B6" w14:textId="77777777" w:rsidR="0032338B" w:rsidRDefault="0032338B" w:rsidP="0032338B">
      <w:pPr>
        <w:pStyle w:val="NoSpacing"/>
        <w:rPr>
          <w:rFonts w:cs="Times New Roman"/>
          <w:szCs w:val="24"/>
        </w:rPr>
      </w:pPr>
    </w:p>
    <w:p w14:paraId="0158EBE0" w14:textId="77777777" w:rsidR="0032338B" w:rsidRDefault="0032338B" w:rsidP="0032338B">
      <w:pPr>
        <w:pStyle w:val="NoSpacing"/>
        <w:rPr>
          <w:rFonts w:cs="Times New Roman"/>
          <w:szCs w:val="24"/>
        </w:rPr>
      </w:pPr>
    </w:p>
    <w:p w14:paraId="4B5D95FD" w14:textId="77777777" w:rsidR="0032338B" w:rsidRDefault="0032338B" w:rsidP="003233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February 2025</w:t>
      </w:r>
    </w:p>
    <w:p w14:paraId="286B6E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A9411" w14:textId="77777777" w:rsidR="0032338B" w:rsidRDefault="0032338B" w:rsidP="009139A6">
      <w:r>
        <w:separator/>
      </w:r>
    </w:p>
  </w:endnote>
  <w:endnote w:type="continuationSeparator" w:id="0">
    <w:p w14:paraId="7EC2F28E" w14:textId="77777777" w:rsidR="0032338B" w:rsidRDefault="003233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734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5BD0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D18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8722B" w14:textId="77777777" w:rsidR="0032338B" w:rsidRDefault="0032338B" w:rsidP="009139A6">
      <w:r>
        <w:separator/>
      </w:r>
    </w:p>
  </w:footnote>
  <w:footnote w:type="continuationSeparator" w:id="0">
    <w:p w14:paraId="44F6035A" w14:textId="77777777" w:rsidR="0032338B" w:rsidRDefault="003233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305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83A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B43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38B"/>
    <w:rsid w:val="000666E0"/>
    <w:rsid w:val="00160E94"/>
    <w:rsid w:val="002510B7"/>
    <w:rsid w:val="00270799"/>
    <w:rsid w:val="0032338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7F0DC"/>
  <w15:chartTrackingRefBased/>
  <w15:docId w15:val="{F2B1BA10-05C8-4FEA-BC8E-E98923E0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2025-02-09T20:00:00Z</dcterms:created>
  <dcterms:modified xsi:type="dcterms:W3CDTF">2025-02-09T20:01:00Z</dcterms:modified>
</cp:coreProperties>
</file>